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EC5D4" w14:textId="15C6D233" w:rsidR="00BA00AB" w:rsidRDefault="0086266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CLEOBURY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d.1461)</w:t>
      </w:r>
    </w:p>
    <w:p w14:paraId="077AB50A" w14:textId="524AA5D7" w:rsidR="00862663" w:rsidRDefault="0086266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the chantry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St.Anne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Ledbury Church.</w:t>
      </w:r>
    </w:p>
    <w:p w14:paraId="14C90E09" w14:textId="002C3C73" w:rsidR="00862663" w:rsidRDefault="0086266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17BEB3" w14:textId="75FBB856" w:rsidR="00862663" w:rsidRDefault="0086266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DBA544" w14:textId="031A07C2" w:rsidR="00862663" w:rsidRDefault="0086266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Sep.1461</w:t>
      </w:r>
      <w:r>
        <w:rPr>
          <w:rFonts w:ascii="Times New Roman" w:hAnsi="Times New Roman" w:cs="Times New Roman"/>
          <w:sz w:val="24"/>
          <w:szCs w:val="24"/>
        </w:rPr>
        <w:tab/>
        <w:t>He was dead by this date.</w:t>
      </w:r>
    </w:p>
    <w:p w14:paraId="18A84AD0" w14:textId="0A51047C" w:rsidR="00862663" w:rsidRDefault="0086266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446E2">
          <w:rPr>
            <w:rStyle w:val="Hyperlink"/>
            <w:rFonts w:ascii="Times New Roman" w:hAnsi="Times New Roman" w:cs="Times New Roman"/>
            <w:sz w:val="24"/>
            <w:szCs w:val="24"/>
          </w:rPr>
          <w:t>www.melocki.org.uk/diocese/chantry.html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CBE34E3" w14:textId="0B6EF912" w:rsidR="00862663" w:rsidRDefault="0086266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55D3AC" w14:textId="66A646CC" w:rsidR="00862663" w:rsidRDefault="0086266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F6EDBC" w14:textId="0420EE68" w:rsidR="00862663" w:rsidRDefault="0086266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June 2022</w:t>
      </w:r>
    </w:p>
    <w:p w14:paraId="7E66AE18" w14:textId="4431D644" w:rsidR="00C62CDE" w:rsidRDefault="00C62CD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F5B8CF" w14:textId="5BBFA953" w:rsidR="00C62CDE" w:rsidRDefault="00C62CD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CFC3F8" w14:textId="579DF3BC" w:rsidR="00C62CDE" w:rsidRDefault="00C62CD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9C49B0" w14:textId="43C3CF56" w:rsidR="00C62CDE" w:rsidRDefault="00C62CD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F5ED62" w14:textId="7AA0ABF4" w:rsidR="00C62CDE" w:rsidRDefault="00C62CD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F1AA4D" w14:textId="521F0CC9" w:rsidR="00C62CDE" w:rsidRDefault="00C62CD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3A596F" w14:textId="3585B12B" w:rsidR="00C62CDE" w:rsidRDefault="00C62CD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EAA126" w14:textId="77777777" w:rsidR="00C62CDE" w:rsidRPr="00862663" w:rsidRDefault="00C62CD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C62CDE" w:rsidRPr="008626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67C03" w14:textId="77777777" w:rsidR="00862663" w:rsidRDefault="00862663" w:rsidP="009139A6">
      <w:r>
        <w:separator/>
      </w:r>
    </w:p>
  </w:endnote>
  <w:endnote w:type="continuationSeparator" w:id="0">
    <w:p w14:paraId="4C67CA1E" w14:textId="77777777" w:rsidR="00862663" w:rsidRDefault="008626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023D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0ADB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12FE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81389" w14:textId="77777777" w:rsidR="00862663" w:rsidRDefault="00862663" w:rsidP="009139A6">
      <w:r>
        <w:separator/>
      </w:r>
    </w:p>
  </w:footnote>
  <w:footnote w:type="continuationSeparator" w:id="0">
    <w:p w14:paraId="07C37428" w14:textId="77777777" w:rsidR="00862663" w:rsidRDefault="008626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5A5C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8A33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9AB0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663"/>
    <w:rsid w:val="000666E0"/>
    <w:rsid w:val="002510B7"/>
    <w:rsid w:val="005C130B"/>
    <w:rsid w:val="00826F5C"/>
    <w:rsid w:val="00862663"/>
    <w:rsid w:val="009139A6"/>
    <w:rsid w:val="009448BB"/>
    <w:rsid w:val="00A3176C"/>
    <w:rsid w:val="00AE65F8"/>
    <w:rsid w:val="00BA00AB"/>
    <w:rsid w:val="00C62CDE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2B078"/>
  <w15:chartTrackingRefBased/>
  <w15:docId w15:val="{1190B2CA-5245-495E-8792-9392E6201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626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26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chantry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2022-06-30T19:01:00Z</dcterms:created>
  <dcterms:modified xsi:type="dcterms:W3CDTF">2022-06-30T19:06:00Z</dcterms:modified>
</cp:coreProperties>
</file>